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571A0" w14:textId="38D7E33B" w:rsidR="00930030" w:rsidRPr="00A96AD3" w:rsidRDefault="00930030" w:rsidP="00930030">
      <w:pPr>
        <w:tabs>
          <w:tab w:val="left" w:pos="3119"/>
        </w:tabs>
        <w:spacing w:before="120"/>
        <w:rPr>
          <w:rFonts w:cs="Arial"/>
          <w:bCs/>
          <w:szCs w:val="22"/>
          <w:lang w:val="en-US"/>
        </w:rPr>
      </w:pPr>
      <w:r w:rsidRPr="00E7360D">
        <w:rPr>
          <w:b/>
          <w:szCs w:val="22"/>
          <w:lang w:val="en-US"/>
        </w:rPr>
        <w:t>Transaction number:</w:t>
      </w:r>
      <w:r w:rsidRPr="00E7360D">
        <w:rPr>
          <w:b/>
          <w:szCs w:val="22"/>
          <w:lang w:val="en-US"/>
        </w:rPr>
        <w:tab/>
      </w:r>
      <w:r w:rsidR="00D33ACA">
        <w:rPr>
          <w:bCs/>
          <w:szCs w:val="22"/>
          <w:lang w:val="en-US"/>
        </w:rPr>
        <w:t>XXX</w:t>
      </w:r>
      <w:r w:rsidR="00A96AD3" w:rsidRPr="00A96AD3">
        <w:rPr>
          <w:bCs/>
          <w:szCs w:val="22"/>
          <w:lang w:val="en-US"/>
        </w:rPr>
        <w:t>XXXXX</w:t>
      </w:r>
    </w:p>
    <w:p w14:paraId="0CE4B19D" w14:textId="0258C4D4" w:rsidR="00930030" w:rsidRPr="00E7360D" w:rsidRDefault="00000000" w:rsidP="00675456">
      <w:pPr>
        <w:tabs>
          <w:tab w:val="left" w:pos="3119"/>
        </w:tabs>
        <w:spacing w:before="120"/>
        <w:rPr>
          <w:rFonts w:cs="Arial"/>
          <w:szCs w:val="22"/>
          <w:lang w:val="en-US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Content>
          <w:r w:rsidR="00E7360D">
            <w:rPr>
              <w:b/>
              <w:szCs w:val="22"/>
            </w:rPr>
            <w:t>Project processing number</w:t>
          </w:r>
        </w:sdtContent>
      </w:sdt>
      <w:r w:rsidR="00930030" w:rsidRPr="00E7360D">
        <w:rPr>
          <w:b/>
          <w:szCs w:val="22"/>
          <w:lang w:val="en-US"/>
        </w:rPr>
        <w:t>:</w:t>
      </w:r>
      <w:r w:rsidR="00675456">
        <w:rPr>
          <w:b/>
          <w:szCs w:val="22"/>
          <w:lang w:val="en-US"/>
        </w:rPr>
        <w:t xml:space="preserve"> </w:t>
      </w:r>
      <w:r w:rsidR="00675456">
        <w:rPr>
          <w:b/>
          <w:szCs w:val="22"/>
          <w:lang w:val="en-US"/>
        </w:rPr>
        <w:tab/>
      </w:r>
      <w:r w:rsidR="00480FF4" w:rsidRPr="00480FF4">
        <w:rPr>
          <w:rFonts w:cs="Arial"/>
          <w:szCs w:val="22"/>
        </w:rPr>
        <w:t xml:space="preserve">62.3039.5-001.12 </w:t>
      </w:r>
      <w:r w:rsidR="00675456" w:rsidRPr="00675456">
        <w:rPr>
          <w:rFonts w:cs="Arial"/>
          <w:szCs w:val="22"/>
        </w:rPr>
        <w:t>(</w:t>
      </w:r>
      <w:r w:rsidR="00480FF4">
        <w:rPr>
          <w:rFonts w:cs="Arial"/>
          <w:szCs w:val="22"/>
        </w:rPr>
        <w:t>10</w:t>
      </w:r>
      <w:r w:rsidR="00675456" w:rsidRPr="00675456">
        <w:rPr>
          <w:rFonts w:cs="Arial"/>
          <w:szCs w:val="22"/>
        </w:rPr>
        <w:t>0%)</w:t>
      </w:r>
    </w:p>
    <w:p w14:paraId="3C7E8723" w14:textId="123028EF" w:rsidR="00930030" w:rsidRPr="00662918" w:rsidRDefault="00930030" w:rsidP="00675456">
      <w:pPr>
        <w:tabs>
          <w:tab w:val="left" w:pos="3119"/>
        </w:tabs>
        <w:spacing w:before="120"/>
        <w:ind w:left="3119" w:hanging="3119"/>
        <w:rPr>
          <w:rFonts w:cs="Arial"/>
          <w:b/>
          <w:szCs w:val="22"/>
        </w:rPr>
      </w:pPr>
      <w:r w:rsidRPr="00662918">
        <w:rPr>
          <w:b/>
          <w:szCs w:val="22"/>
        </w:rPr>
        <w:t>Brief project title:</w:t>
      </w:r>
      <w:r w:rsidR="00D70236">
        <w:rPr>
          <w:b/>
          <w:szCs w:val="22"/>
          <w:lang w:val="uk-UA"/>
        </w:rPr>
        <w:t xml:space="preserve"> </w:t>
      </w:r>
      <w:r w:rsidR="00675456">
        <w:rPr>
          <w:b/>
          <w:szCs w:val="22"/>
          <w:lang w:val="en-US"/>
        </w:rPr>
        <w:tab/>
      </w:r>
      <w:r w:rsidR="00A303EA" w:rsidRPr="00A303EA">
        <w:rPr>
          <w:bCs/>
          <w:szCs w:val="22"/>
          <w:lang w:val="uk-UA"/>
        </w:rPr>
        <w:t>Services of an external expert in the field of municipal partnerships in eastern Ukraine</w:t>
      </w:r>
    </w:p>
    <w:p w14:paraId="5D131EE8" w14:textId="21FCBE26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D70236">
        <w:rPr>
          <w:b/>
          <w:szCs w:val="22"/>
          <w:lang w:val="uk-UA"/>
        </w:rPr>
        <w:t xml:space="preserve"> </w:t>
      </w:r>
      <w:r w:rsidR="00675456">
        <w:rPr>
          <w:b/>
          <w:szCs w:val="22"/>
          <w:lang w:val="en-US"/>
        </w:rPr>
        <w:tab/>
      </w:r>
      <w:r w:rsidR="00D70236" w:rsidRPr="00D70236">
        <w:rPr>
          <w:bCs/>
          <w:szCs w:val="22"/>
          <w:lang w:val="en-US"/>
        </w:rPr>
        <w:t>Ukraine</w:t>
      </w:r>
      <w:r w:rsidRPr="00662918">
        <w:rPr>
          <w:b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5EFF344" w14:textId="78A33AE8" w:rsidR="00114F6C" w:rsidRPr="00662918" w:rsidRDefault="007D416C" w:rsidP="00321938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(such company brochures etc.). </w:t>
      </w:r>
    </w:p>
    <w:p w14:paraId="2154578A" w14:textId="77777777" w:rsidR="00293310" w:rsidRPr="00662918" w:rsidRDefault="00293310" w:rsidP="00293310">
      <w:pPr>
        <w:pStyle w:val="BodyText"/>
        <w:rPr>
          <w:szCs w:val="22"/>
        </w:rPr>
      </w:pPr>
    </w:p>
    <w:p w14:paraId="3BAF08D3" w14:textId="77777777" w:rsidR="00930030" w:rsidRPr="00662918" w:rsidRDefault="00930030" w:rsidP="00293310">
      <w:pPr>
        <w:pStyle w:val="BodyText"/>
        <w:rPr>
          <w:szCs w:val="22"/>
        </w:rPr>
      </w:pPr>
    </w:p>
    <w:p w14:paraId="44F24943" w14:textId="77777777" w:rsidR="00293310" w:rsidRPr="00662918" w:rsidRDefault="00293310" w:rsidP="00293310">
      <w:pPr>
        <w:pStyle w:val="BodyText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BodyText"/>
        <w:rPr>
          <w:szCs w:val="22"/>
        </w:rPr>
      </w:pPr>
    </w:p>
    <w:p w14:paraId="29467BDB" w14:textId="288C08BB" w:rsidR="00247C37" w:rsidRPr="00662918" w:rsidRDefault="00F147C6" w:rsidP="002320DD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0B881EF8" w:rsidR="00930030" w:rsidRPr="00662918" w:rsidRDefault="00000000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DDC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77777777" w:rsidR="00047F4A" w:rsidRPr="00662918" w:rsidRDefault="00F147C6" w:rsidP="003D266E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2542C761" w14:textId="77777777" w:rsidR="00275F2B" w:rsidRPr="00662918" w:rsidRDefault="00275F2B" w:rsidP="00503D35">
      <w:pPr>
        <w:spacing w:before="100" w:beforeAutospacing="1" w:after="100" w:line="288" w:lineRule="auto"/>
        <w:ind w:right="57"/>
        <w:rPr>
          <w:rFonts w:cs="Arial"/>
          <w:bCs/>
          <w:i/>
          <w:szCs w:val="22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0DE78ADD" w14:textId="77777777" w:rsidR="008071C6" w:rsidRPr="00662918" w:rsidRDefault="008071C6" w:rsidP="007245A9">
      <w:pPr>
        <w:pStyle w:val="BodyText"/>
        <w:rPr>
          <w:szCs w:val="22"/>
        </w:rPr>
      </w:pPr>
    </w:p>
    <w:p w14:paraId="60F6F2BD" w14:textId="7BF6F34B" w:rsidR="00613213" w:rsidRPr="00662918" w:rsidRDefault="007273C6" w:rsidP="005E0696">
      <w:pPr>
        <w:pStyle w:val="BodyText"/>
        <w:rPr>
          <w:b w:val="0"/>
          <w:szCs w:val="22"/>
        </w:rPr>
      </w:pPr>
      <w:r w:rsidRPr="00662918">
        <w:t xml:space="preserve">A. </w:t>
      </w:r>
      <w:r w:rsidR="00613213" w:rsidRPr="00662918">
        <w:rPr>
          <w:szCs w:val="22"/>
        </w:rPr>
        <w:t>Minimum requirements for working experience</w:t>
      </w:r>
    </w:p>
    <w:p w14:paraId="10C99E02" w14:textId="21BF7E68" w:rsidR="00613213" w:rsidRPr="00662918" w:rsidRDefault="00613213" w:rsidP="00A95A9F">
      <w:pPr>
        <w:spacing w:before="40" w:after="40"/>
        <w:ind w:right="-284"/>
        <w:rPr>
          <w:rFonts w:cs="Arial"/>
          <w:b/>
          <w:szCs w:val="22"/>
        </w:rPr>
      </w:pPr>
    </w:p>
    <w:p w14:paraId="4A612C4B" w14:textId="16EFF44E" w:rsidR="00613213" w:rsidRDefault="00613213" w:rsidP="00A95A9F">
      <w:pPr>
        <w:spacing w:before="40" w:after="40"/>
        <w:ind w:right="-284"/>
        <w:rPr>
          <w:bCs/>
          <w:i/>
          <w:szCs w:val="22"/>
        </w:rPr>
      </w:pPr>
      <w:r w:rsidRPr="00662918">
        <w:rPr>
          <w:bCs/>
          <w:i/>
          <w:szCs w:val="22"/>
        </w:rPr>
        <w:t>Proof of technical eligibility is provided by</w:t>
      </w:r>
      <w:r w:rsidR="009729B1">
        <w:rPr>
          <w:bCs/>
          <w:i/>
          <w:szCs w:val="22"/>
        </w:rPr>
        <w:t xml:space="preserve"> indicating</w:t>
      </w:r>
      <w:r w:rsidRPr="00662918">
        <w:rPr>
          <w:bCs/>
          <w:i/>
          <w:szCs w:val="22"/>
        </w:rPr>
        <w:t xml:space="preserve"> </w:t>
      </w:r>
      <w:r w:rsidR="00456B64" w:rsidRPr="00456B64">
        <w:rPr>
          <w:b/>
          <w:i/>
          <w:szCs w:val="22"/>
        </w:rPr>
        <w:t xml:space="preserve">at least 1 local </w:t>
      </w:r>
      <w:r w:rsidR="00DC7246">
        <w:rPr>
          <w:b/>
          <w:i/>
          <w:szCs w:val="22"/>
        </w:rPr>
        <w:t>authority</w:t>
      </w:r>
      <w:r w:rsidR="00456B64" w:rsidRPr="00456B64">
        <w:rPr>
          <w:b/>
          <w:i/>
          <w:szCs w:val="22"/>
        </w:rPr>
        <w:t xml:space="preserve"> in Ukraine, where the applicant has worked for at least 1 year in the last 10 years</w:t>
      </w:r>
      <w:r w:rsidR="00DC7246">
        <w:rPr>
          <w:b/>
          <w:i/>
          <w:szCs w:val="22"/>
        </w:rPr>
        <w:t xml:space="preserve"> </w:t>
      </w:r>
      <w:r w:rsidR="00320676">
        <w:rPr>
          <w:bCs/>
          <w:i/>
          <w:szCs w:val="22"/>
        </w:rPr>
        <w:t>a</w:t>
      </w:r>
      <w:r w:rsidR="005310C6">
        <w:rPr>
          <w:bCs/>
          <w:i/>
          <w:szCs w:val="22"/>
        </w:rPr>
        <w:t xml:space="preserve">nd </w:t>
      </w:r>
      <w:r w:rsidRPr="00662918">
        <w:rPr>
          <w:bCs/>
          <w:i/>
          <w:szCs w:val="22"/>
        </w:rPr>
        <w:t xml:space="preserve">by providing </w:t>
      </w:r>
      <w:r w:rsidR="006870EC">
        <w:rPr>
          <w:bCs/>
          <w:i/>
          <w:szCs w:val="22"/>
        </w:rPr>
        <w:t>at least 1 supportive (reference) letter</w:t>
      </w:r>
      <w:r w:rsidRPr="00662918">
        <w:rPr>
          <w:bCs/>
          <w:i/>
          <w:szCs w:val="22"/>
        </w:rPr>
        <w:t xml:space="preserve">. </w:t>
      </w:r>
    </w:p>
    <w:p w14:paraId="1070597A" w14:textId="77777777" w:rsidR="00472DD1" w:rsidRPr="00472DD1" w:rsidRDefault="00472DD1" w:rsidP="00472DD1">
      <w:pPr>
        <w:pStyle w:val="BodyText"/>
        <w:rPr>
          <w:color w:val="000000"/>
        </w:rPr>
      </w:pPr>
    </w:p>
    <w:p w14:paraId="3E15D225" w14:textId="6FCDEE17" w:rsidR="006245D2" w:rsidRDefault="00975366" w:rsidP="00A95A9F">
      <w:pPr>
        <w:spacing w:before="40" w:after="40"/>
        <w:ind w:right="-284"/>
        <w:rPr>
          <w:rFonts w:cs="Arial"/>
          <w:b/>
          <w:szCs w:val="22"/>
        </w:rPr>
      </w:pPr>
      <w:r>
        <w:rPr>
          <w:rFonts w:cs="Arial"/>
          <w:b/>
          <w:szCs w:val="22"/>
        </w:rPr>
        <w:t>B</w:t>
      </w:r>
      <w:r w:rsidR="007F72CD" w:rsidRPr="00662918">
        <w:rPr>
          <w:rFonts w:cs="Arial"/>
          <w:b/>
          <w:szCs w:val="22"/>
        </w:rPr>
        <w:t xml:space="preserve">. </w:t>
      </w:r>
      <w:r w:rsidR="009847A5" w:rsidRPr="009847A5">
        <w:rPr>
          <w:rFonts w:cs="Arial"/>
          <w:b/>
          <w:szCs w:val="22"/>
        </w:rPr>
        <w:t>Minimum requirements for experience with international organisations</w:t>
      </w:r>
    </w:p>
    <w:p w14:paraId="630A9E48" w14:textId="36724BD7" w:rsidR="00A21068" w:rsidRPr="00A21068" w:rsidRDefault="00CC184B" w:rsidP="00CC184B">
      <w:pPr>
        <w:tabs>
          <w:tab w:val="left" w:pos="3588"/>
        </w:tabs>
        <w:spacing w:before="40" w:after="40"/>
        <w:ind w:right="-284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0C63EABC" w14:textId="4A33DD51" w:rsidR="007F72CD" w:rsidRDefault="007F72CD" w:rsidP="00A95A9F">
      <w:pPr>
        <w:spacing w:before="40" w:after="40"/>
        <w:ind w:right="-284"/>
        <w:rPr>
          <w:bCs/>
          <w:i/>
          <w:szCs w:val="22"/>
        </w:rPr>
      </w:pPr>
      <w:r w:rsidRPr="00EE37FD">
        <w:rPr>
          <w:bCs/>
          <w:i/>
          <w:szCs w:val="22"/>
        </w:rPr>
        <w:t xml:space="preserve">At least </w:t>
      </w:r>
      <w:r w:rsidR="006870EC">
        <w:rPr>
          <w:bCs/>
          <w:i/>
          <w:szCs w:val="22"/>
        </w:rPr>
        <w:t>1</w:t>
      </w:r>
      <w:r w:rsidRPr="00EE37FD">
        <w:rPr>
          <w:bCs/>
          <w:i/>
          <w:szCs w:val="22"/>
        </w:rPr>
        <w:t xml:space="preserve"> supportive (reference) letter</w:t>
      </w:r>
      <w:r w:rsidR="005803DE">
        <w:rPr>
          <w:bCs/>
          <w:i/>
          <w:szCs w:val="22"/>
        </w:rPr>
        <w:t xml:space="preserve">, performed cooperation </w:t>
      </w:r>
      <w:r w:rsidR="0070054A">
        <w:rPr>
          <w:bCs/>
          <w:i/>
          <w:szCs w:val="22"/>
        </w:rPr>
        <w:t>agreements</w:t>
      </w:r>
      <w:r w:rsidR="005803DE">
        <w:rPr>
          <w:bCs/>
          <w:i/>
          <w:szCs w:val="22"/>
        </w:rPr>
        <w:t xml:space="preserve"> of </w:t>
      </w:r>
      <w:r w:rsidR="006047C0">
        <w:rPr>
          <w:bCs/>
          <w:i/>
          <w:szCs w:val="22"/>
        </w:rPr>
        <w:t>any</w:t>
      </w:r>
      <w:r w:rsidR="005803DE">
        <w:rPr>
          <w:bCs/>
          <w:i/>
          <w:szCs w:val="22"/>
        </w:rPr>
        <w:t xml:space="preserve"> type</w:t>
      </w:r>
      <w:r w:rsidR="006047C0">
        <w:rPr>
          <w:bCs/>
          <w:i/>
          <w:szCs w:val="22"/>
        </w:rPr>
        <w:t xml:space="preserve"> or other reference </w:t>
      </w:r>
      <w:r w:rsidRPr="00EE37FD">
        <w:rPr>
          <w:bCs/>
          <w:i/>
          <w:szCs w:val="22"/>
        </w:rPr>
        <w:t xml:space="preserve">from </w:t>
      </w:r>
      <w:r w:rsidR="00320676" w:rsidRPr="00EE37FD">
        <w:rPr>
          <w:bCs/>
          <w:i/>
          <w:szCs w:val="22"/>
        </w:rPr>
        <w:t>international</w:t>
      </w:r>
      <w:r w:rsidR="00EE37FD" w:rsidRPr="00EE37FD">
        <w:rPr>
          <w:bCs/>
          <w:i/>
          <w:szCs w:val="22"/>
        </w:rPr>
        <w:t xml:space="preserve"> </w:t>
      </w:r>
      <w:r w:rsidR="00320676" w:rsidRPr="00EE37FD">
        <w:rPr>
          <w:bCs/>
          <w:i/>
          <w:szCs w:val="22"/>
        </w:rPr>
        <w:t>organisations</w:t>
      </w:r>
      <w:r w:rsidR="00AD0E20">
        <w:rPr>
          <w:bCs/>
          <w:i/>
          <w:szCs w:val="22"/>
        </w:rPr>
        <w:t>.</w:t>
      </w:r>
      <w:r w:rsidR="00320676" w:rsidRPr="00EE37FD">
        <w:rPr>
          <w:bCs/>
          <w:i/>
          <w:szCs w:val="22"/>
        </w:rPr>
        <w:t xml:space="preserve"> </w:t>
      </w:r>
      <w:r w:rsidR="00EE37FD" w:rsidRPr="00EE37FD">
        <w:rPr>
          <w:bCs/>
          <w:i/>
          <w:szCs w:val="22"/>
        </w:rPr>
        <w:t xml:space="preserve"> </w:t>
      </w:r>
    </w:p>
    <w:p w14:paraId="28EBE4D2" w14:textId="77777777" w:rsidR="00AD3A2B" w:rsidRDefault="00AD3A2B" w:rsidP="00A95A9F">
      <w:pPr>
        <w:spacing w:before="40" w:after="40"/>
        <w:ind w:right="-284"/>
        <w:rPr>
          <w:bCs/>
          <w:i/>
          <w:szCs w:val="22"/>
        </w:rPr>
      </w:pPr>
    </w:p>
    <w:p w14:paraId="2D43C981" w14:textId="7183CD65" w:rsidR="00AD3A2B" w:rsidRDefault="00975366" w:rsidP="00AD3A2B">
      <w:pPr>
        <w:spacing w:before="40" w:after="40"/>
        <w:ind w:right="-284"/>
        <w:rPr>
          <w:rFonts w:cs="Arial"/>
          <w:b/>
          <w:szCs w:val="22"/>
        </w:rPr>
      </w:pPr>
      <w:r>
        <w:rPr>
          <w:rFonts w:cs="Arial"/>
          <w:b/>
          <w:szCs w:val="22"/>
        </w:rPr>
        <w:t>C</w:t>
      </w:r>
      <w:r w:rsidR="00AD3A2B" w:rsidRPr="00662918">
        <w:rPr>
          <w:rFonts w:cs="Arial"/>
          <w:b/>
          <w:szCs w:val="22"/>
        </w:rPr>
        <w:t xml:space="preserve">. </w:t>
      </w:r>
      <w:r w:rsidR="00AD3A2B" w:rsidRPr="00AD3A2B">
        <w:rPr>
          <w:rFonts w:cs="Arial"/>
          <w:b/>
          <w:szCs w:val="22"/>
        </w:rPr>
        <w:t>Minimum requirements for reference projects in the required field</w:t>
      </w:r>
      <w:r w:rsidR="00AD3A2B">
        <w:rPr>
          <w:rFonts w:cs="Arial"/>
          <w:b/>
          <w:szCs w:val="22"/>
        </w:rPr>
        <w:t>.</w:t>
      </w:r>
    </w:p>
    <w:p w14:paraId="49B561E8" w14:textId="77777777" w:rsidR="00AD3A2B" w:rsidRDefault="00AD3A2B" w:rsidP="00A95A9F">
      <w:pPr>
        <w:spacing w:before="40" w:after="40"/>
        <w:ind w:right="-284"/>
        <w:rPr>
          <w:bCs/>
          <w:i/>
          <w:szCs w:val="22"/>
        </w:rPr>
      </w:pPr>
    </w:p>
    <w:p w14:paraId="727FD60E" w14:textId="4BA68BF6" w:rsidR="00AD3A2B" w:rsidRDefault="00AD3A2B" w:rsidP="00A95A9F">
      <w:pPr>
        <w:spacing w:before="40" w:after="40"/>
        <w:ind w:right="-284"/>
        <w:rPr>
          <w:bCs/>
          <w:i/>
          <w:szCs w:val="22"/>
        </w:rPr>
      </w:pPr>
      <w:r w:rsidRPr="00662918">
        <w:rPr>
          <w:bCs/>
          <w:i/>
          <w:szCs w:val="22"/>
        </w:rPr>
        <w:lastRenderedPageBreak/>
        <w:t xml:space="preserve">Proof of is provided by </w:t>
      </w:r>
      <w:r>
        <w:rPr>
          <w:bCs/>
          <w:i/>
          <w:szCs w:val="22"/>
        </w:rPr>
        <w:t>naming at l</w:t>
      </w:r>
      <w:r w:rsidRPr="00AD3A2B">
        <w:rPr>
          <w:bCs/>
          <w:i/>
          <w:szCs w:val="22"/>
        </w:rPr>
        <w:t xml:space="preserve">east </w:t>
      </w:r>
      <w:r w:rsidR="00990A4A">
        <w:rPr>
          <w:b/>
          <w:i/>
          <w:szCs w:val="22"/>
        </w:rPr>
        <w:t>1</w:t>
      </w:r>
      <w:r w:rsidRPr="00AD3A2B">
        <w:rPr>
          <w:b/>
          <w:i/>
          <w:szCs w:val="22"/>
        </w:rPr>
        <w:t xml:space="preserve"> reference projects in the field of </w:t>
      </w:r>
      <w:r w:rsidR="007A4EF8" w:rsidRPr="007A4EF8">
        <w:rPr>
          <w:b/>
          <w:i/>
          <w:szCs w:val="22"/>
        </w:rPr>
        <w:t>local development</w:t>
      </w:r>
      <w:r w:rsidR="007A4EF8">
        <w:rPr>
          <w:b/>
          <w:i/>
          <w:szCs w:val="22"/>
        </w:rPr>
        <w:t xml:space="preserve"> </w:t>
      </w:r>
      <w:r w:rsidR="007A4EF8" w:rsidRPr="007A4EF8">
        <w:rPr>
          <w:b/>
          <w:i/>
          <w:szCs w:val="22"/>
        </w:rPr>
        <w:t>/</w:t>
      </w:r>
      <w:r w:rsidR="007A4EF8">
        <w:rPr>
          <w:b/>
          <w:i/>
          <w:szCs w:val="22"/>
        </w:rPr>
        <w:t xml:space="preserve"> </w:t>
      </w:r>
      <w:r w:rsidR="007A4EF8" w:rsidRPr="007A4EF8">
        <w:rPr>
          <w:b/>
          <w:i/>
          <w:szCs w:val="22"/>
        </w:rPr>
        <w:t>decentralisation</w:t>
      </w:r>
      <w:r w:rsidR="007A4EF8">
        <w:rPr>
          <w:b/>
          <w:i/>
          <w:szCs w:val="22"/>
        </w:rPr>
        <w:t xml:space="preserve"> </w:t>
      </w:r>
      <w:r w:rsidR="007A4EF8" w:rsidRPr="007A4EF8">
        <w:rPr>
          <w:b/>
          <w:i/>
          <w:szCs w:val="22"/>
        </w:rPr>
        <w:t>/</w:t>
      </w:r>
      <w:r w:rsidR="007A4EF8">
        <w:rPr>
          <w:b/>
          <w:i/>
          <w:szCs w:val="22"/>
        </w:rPr>
        <w:t xml:space="preserve"> </w:t>
      </w:r>
      <w:r w:rsidR="007A4EF8" w:rsidRPr="007A4EF8">
        <w:rPr>
          <w:b/>
          <w:i/>
          <w:szCs w:val="22"/>
        </w:rPr>
        <w:t>international relations</w:t>
      </w:r>
      <w:r w:rsidRPr="00AD3A2B">
        <w:rPr>
          <w:bCs/>
          <w:i/>
          <w:szCs w:val="22"/>
        </w:rPr>
        <w:t xml:space="preserve">. In table 1, ’Overview of reference projects’, enter at least </w:t>
      </w:r>
      <w:r w:rsidR="00C61C86">
        <w:rPr>
          <w:bCs/>
          <w:i/>
          <w:szCs w:val="22"/>
        </w:rPr>
        <w:t>1</w:t>
      </w:r>
      <w:r w:rsidRPr="00AD3A2B">
        <w:rPr>
          <w:bCs/>
          <w:i/>
          <w:szCs w:val="22"/>
        </w:rPr>
        <w:t xml:space="preserve"> reference project.</w:t>
      </w:r>
    </w:p>
    <w:p w14:paraId="210F9B0C" w14:textId="77777777" w:rsidR="007F72CD" w:rsidRPr="00662918" w:rsidRDefault="007F72CD" w:rsidP="00A95A9F">
      <w:pPr>
        <w:spacing w:before="40" w:after="40"/>
        <w:ind w:right="-284"/>
        <w:rPr>
          <w:bCs/>
          <w:i/>
          <w:szCs w:val="22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499AC345" w14:textId="2BB1F9CC" w:rsidR="00A95A9F" w:rsidRPr="00662918" w:rsidRDefault="00AD3A2B" w:rsidP="00A95A9F">
      <w:pPr>
        <w:spacing w:before="40" w:after="40"/>
        <w:ind w:right="-284"/>
        <w:rPr>
          <w:rFonts w:cs="Arial"/>
          <w:b/>
          <w:szCs w:val="22"/>
        </w:rPr>
      </w:pPr>
      <w:r>
        <w:rPr>
          <w:b/>
          <w:szCs w:val="22"/>
        </w:rPr>
        <w:t>1</w:t>
      </w:r>
      <w:r w:rsidR="00A95A9F" w:rsidRPr="00662918">
        <w:rPr>
          <w:b/>
          <w:szCs w:val="22"/>
        </w:rPr>
        <w:t xml:space="preserve">) </w:t>
      </w:r>
      <w:r w:rsidR="00F002E8" w:rsidRPr="00662918">
        <w:rPr>
          <w:b/>
          <w:szCs w:val="22"/>
        </w:rPr>
        <w:t>T</w:t>
      </w:r>
      <w:r w:rsidR="00A95A9F" w:rsidRPr="00662918">
        <w:rPr>
          <w:b/>
          <w:szCs w:val="22"/>
        </w:rPr>
        <w:t>he minimum requirements for</w:t>
      </w:r>
      <w:r w:rsidR="00AE5681" w:rsidRPr="00662918">
        <w:rPr>
          <w:b/>
          <w:szCs w:val="22"/>
        </w:rPr>
        <w:t xml:space="preserve"> working experience are fulfilled</w:t>
      </w:r>
      <w:r w:rsidR="00A95A9F" w:rsidRPr="00662918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1133DE43" w:rsidR="00A95A9F" w:rsidRDefault="00A95A9F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AE5681" w:rsidRPr="00662918">
        <w:rPr>
          <w:szCs w:val="20"/>
        </w:rPr>
        <w:t xml:space="preserve">years of experience </w:t>
      </w:r>
      <w:proofErr w:type="gramStart"/>
      <w:r w:rsidRPr="00662918">
        <w:rPr>
          <w:szCs w:val="20"/>
        </w:rPr>
        <w:t>are:</w:t>
      </w:r>
      <w:proofErr w:type="gramEnd"/>
      <w:r w:rsidRPr="00662918">
        <w:rPr>
          <w:szCs w:val="20"/>
        </w:rPr>
        <w:t xml:space="preserve">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67C3C266" w14:textId="77777777" w:rsidR="00734CE1" w:rsidRPr="00662918" w:rsidRDefault="00734CE1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0DE25E59" w14:textId="21976119" w:rsidR="006245D2" w:rsidRDefault="00734CE1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reference project numbers (as per table 1) are: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A40FBAF" w14:textId="77777777" w:rsidR="00734CE1" w:rsidRPr="00662918" w:rsidRDefault="00734CE1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3C2159BC" w14:textId="42BE5B18" w:rsidR="00A366EF" w:rsidRPr="00A366EF" w:rsidRDefault="00C61C86" w:rsidP="00A366EF">
      <w:pPr>
        <w:spacing w:before="40" w:after="40"/>
        <w:ind w:right="-284"/>
        <w:rPr>
          <w:b/>
          <w:szCs w:val="22"/>
        </w:rPr>
      </w:pPr>
      <w:r>
        <w:rPr>
          <w:b/>
          <w:szCs w:val="22"/>
        </w:rPr>
        <w:t>2</w:t>
      </w:r>
      <w:r w:rsidR="00A366EF">
        <w:rPr>
          <w:b/>
          <w:szCs w:val="22"/>
        </w:rPr>
        <w:t>)</w:t>
      </w:r>
      <w:r w:rsidR="00A366EF" w:rsidRPr="00A366EF">
        <w:rPr>
          <w:b/>
          <w:szCs w:val="22"/>
        </w:rPr>
        <w:t xml:space="preserve"> </w:t>
      </w:r>
      <w:r w:rsidR="00A366EF" w:rsidRPr="00662918">
        <w:rPr>
          <w:b/>
          <w:szCs w:val="22"/>
        </w:rPr>
        <w:t xml:space="preserve">The minimum </w:t>
      </w:r>
      <w:r w:rsidR="00A366EF" w:rsidRPr="00A366EF">
        <w:rPr>
          <w:b/>
          <w:szCs w:val="22"/>
        </w:rPr>
        <w:t>requirements for experience with international organisations</w:t>
      </w:r>
      <w:r w:rsidR="00A366EF">
        <w:rPr>
          <w:b/>
          <w:szCs w:val="22"/>
        </w:rPr>
        <w:t xml:space="preserve"> </w:t>
      </w:r>
      <w:r w:rsidR="00A366EF" w:rsidRPr="00662918">
        <w:rPr>
          <w:b/>
          <w:szCs w:val="22"/>
        </w:rPr>
        <w:t>are fulfilled</w:t>
      </w:r>
    </w:p>
    <w:p w14:paraId="3D8FF677" w14:textId="77777777" w:rsidR="00A366EF" w:rsidRPr="00662918" w:rsidRDefault="00A366EF" w:rsidP="00A366E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7E5987FC" w14:textId="362EFE7E" w:rsidR="00A366EF" w:rsidRDefault="00A366EF" w:rsidP="00A366E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number </w:t>
      </w:r>
      <w:r>
        <w:rPr>
          <w:szCs w:val="20"/>
        </w:rPr>
        <w:t xml:space="preserve">of </w:t>
      </w:r>
      <w:r w:rsidRPr="00A366EF">
        <w:rPr>
          <w:szCs w:val="20"/>
        </w:rPr>
        <w:t>supportive (reference) letters</w:t>
      </w:r>
      <w:r w:rsidRPr="00662918">
        <w:rPr>
          <w:szCs w:val="20"/>
        </w:rPr>
        <w:t xml:space="preserve"> </w:t>
      </w:r>
      <w:proofErr w:type="gramStart"/>
      <w:r>
        <w:rPr>
          <w:szCs w:val="20"/>
        </w:rPr>
        <w:t>is</w:t>
      </w:r>
      <w:r w:rsidRPr="00662918">
        <w:rPr>
          <w:szCs w:val="20"/>
        </w:rPr>
        <w:t>:</w:t>
      </w:r>
      <w:proofErr w:type="gramEnd"/>
      <w:r w:rsidRPr="00662918">
        <w:rPr>
          <w:szCs w:val="20"/>
        </w:rPr>
        <w:t xml:space="preserve">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DDE2A20" w14:textId="77777777" w:rsidR="00AD3A2B" w:rsidRPr="00662918" w:rsidRDefault="00AD3A2B" w:rsidP="00A366EF">
      <w:pPr>
        <w:autoSpaceDE w:val="0"/>
        <w:autoSpaceDN w:val="0"/>
        <w:adjustRightInd w:val="0"/>
        <w:rPr>
          <w:rFonts w:cs="Arial"/>
          <w:szCs w:val="22"/>
        </w:rPr>
      </w:pPr>
    </w:p>
    <w:p w14:paraId="30CD516B" w14:textId="32DEEF33" w:rsidR="00AD3A2B" w:rsidRPr="00662918" w:rsidRDefault="00C61C86" w:rsidP="00AD3A2B">
      <w:pPr>
        <w:spacing w:before="40" w:after="40"/>
        <w:ind w:right="-284"/>
        <w:rPr>
          <w:rFonts w:cs="Arial"/>
          <w:b/>
          <w:szCs w:val="22"/>
        </w:rPr>
      </w:pPr>
      <w:r>
        <w:rPr>
          <w:b/>
          <w:szCs w:val="22"/>
        </w:rPr>
        <w:t>3</w:t>
      </w:r>
      <w:r w:rsidR="00AD3A2B" w:rsidRPr="00662918">
        <w:rPr>
          <w:b/>
          <w:szCs w:val="22"/>
        </w:rPr>
        <w:t>) The minimum requirements for reference projects in the required field are fulfilled.</w:t>
      </w:r>
    </w:p>
    <w:p w14:paraId="4FB9485E" w14:textId="77777777" w:rsidR="00AD3A2B" w:rsidRPr="00662918" w:rsidRDefault="00AD3A2B" w:rsidP="00AD3A2B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121A1777" w14:textId="77777777" w:rsidR="00AD3A2B" w:rsidRPr="00662918" w:rsidRDefault="00AD3A2B" w:rsidP="00AD3A2B">
      <w:pPr>
        <w:autoSpaceDE w:val="0"/>
        <w:autoSpaceDN w:val="0"/>
        <w:adjustRightInd w:val="0"/>
        <w:rPr>
          <w:rFonts w:eastAsiaTheme="minorHAnsi" w:cs="Arial"/>
          <w:szCs w:val="20"/>
        </w:rPr>
      </w:pPr>
      <w:r w:rsidRPr="00662918">
        <w:rPr>
          <w:szCs w:val="20"/>
        </w:rPr>
        <w:t xml:space="preserve">The corresponding reference project numbers (as per table 1) are: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70ECCC8D" w14:textId="46ED08D0" w:rsidR="00AD3A2B" w:rsidRPr="00662918" w:rsidRDefault="00AD3A2B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AD3A2B" w:rsidRPr="00662918" w:rsidSect="00FD452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8" w:right="1133" w:bottom="1247" w:left="1418" w:header="246" w:footer="567" w:gutter="0"/>
          <w:cols w:space="708"/>
          <w:docGrid w:linePitch="360"/>
        </w:sectPr>
      </w:pPr>
    </w:p>
    <w:p w14:paraId="47702B5E" w14:textId="77777777" w:rsidR="00DA3266" w:rsidRPr="00662918" w:rsidRDefault="002975F6" w:rsidP="008B1997">
      <w:pPr>
        <w:spacing w:before="100" w:beforeAutospacing="1" w:after="100" w:line="288" w:lineRule="auto"/>
        <w:ind w:right="28"/>
        <w:rPr>
          <w:rFonts w:cs="Arial"/>
          <w:bCs/>
          <w:i/>
          <w:szCs w:val="22"/>
        </w:rPr>
      </w:pPr>
      <w:r w:rsidRPr="00662918">
        <w:rPr>
          <w:b/>
        </w:rPr>
        <w:lastRenderedPageBreak/>
        <w:t>Table 1:</w:t>
      </w:r>
      <w:r w:rsidRPr="00662918">
        <w:rPr>
          <w:b/>
          <w:bCs/>
          <w:szCs w:val="22"/>
        </w:rPr>
        <w:t xml:space="preserve"> Overview of reference projects </w:t>
      </w:r>
      <w:r w:rsidRPr="00662918">
        <w:rPr>
          <w:bCs/>
          <w:szCs w:val="22"/>
        </w:rPr>
        <w:t>(</w:t>
      </w:r>
      <w:r w:rsidRPr="00662918">
        <w:rPr>
          <w:bCs/>
          <w:i/>
          <w:szCs w:val="22"/>
        </w:rPr>
        <w:t xml:space="preserve">only reference projects with the minimum contract volume stipulated in </w:t>
      </w:r>
      <w:r w:rsidR="000F2177" w:rsidRPr="00662918">
        <w:rPr>
          <w:bCs/>
          <w:i/>
          <w:szCs w:val="22"/>
        </w:rPr>
        <w:t>‘</w:t>
      </w:r>
      <w:r w:rsidRPr="00662918">
        <w:rPr>
          <w:bCs/>
          <w:i/>
          <w:szCs w:val="22"/>
        </w:rPr>
        <w:t>A. Minimum requirements for references</w:t>
      </w:r>
      <w:r w:rsidR="000F2177" w:rsidRPr="00662918">
        <w:rPr>
          <w:bCs/>
          <w:i/>
          <w:szCs w:val="22"/>
        </w:rPr>
        <w:t>’</w:t>
      </w:r>
      <w:r w:rsidRPr="00662918">
        <w:rPr>
          <w:bCs/>
          <w:i/>
          <w:szCs w:val="22"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>(brief description of the content of the measure, 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4D7B6D59" w14:textId="77777777" w:rsidR="00DA3266" w:rsidRPr="00662918" w:rsidRDefault="00DA3266" w:rsidP="0025197C">
      <w:pPr>
        <w:pStyle w:val="Heading3"/>
        <w:spacing w:before="100" w:beforeAutospacing="1" w:after="100"/>
        <w:rPr>
          <w:rFonts w:cs="Arial"/>
        </w:rPr>
      </w:pPr>
    </w:p>
    <w:p w14:paraId="131EBBB0" w14:textId="77777777" w:rsidR="003049BD" w:rsidRPr="00662918" w:rsidRDefault="00C63C0B" w:rsidP="0025197C">
      <w:pPr>
        <w:pStyle w:val="Heading3"/>
        <w:spacing w:before="100" w:beforeAutospacing="1" w:after="100"/>
        <w:rPr>
          <w:rFonts w:cs="Arial"/>
        </w:rPr>
      </w:pPr>
      <w:r w:rsidRPr="00662918">
        <w:t xml:space="preserve">By submitting this document via the </w:t>
      </w:r>
      <w:r w:rsidR="000F2177" w:rsidRPr="00662918">
        <w:t>GIZ eProcurement Tender Platform</w:t>
      </w:r>
      <w:r w:rsidRPr="00662918">
        <w:t>, I/we confirm that the aforementioned information is complete and true.</w:t>
      </w:r>
    </w:p>
    <w:sectPr w:rsidR="003049BD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64D5" w14:textId="77777777" w:rsidR="000D7FDE" w:rsidRDefault="000D7FDE" w:rsidP="00A637D0">
      <w:r>
        <w:separator/>
      </w:r>
    </w:p>
  </w:endnote>
  <w:endnote w:type="continuationSeparator" w:id="0">
    <w:p w14:paraId="60DFCD8B" w14:textId="77777777" w:rsidR="000D7FDE" w:rsidRDefault="000D7FD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5DDE94FD" w:rsidR="00A06D30" w:rsidRPr="00E32D51" w:rsidRDefault="00CC184B" w:rsidP="00B30B33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01</w:t>
          </w:r>
          <w:r w:rsidR="00A06D30">
            <w:t>/20</w:t>
          </w:r>
          <w:r>
            <w:t>25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47183253" w:rsidR="00A06D30" w:rsidRPr="00E32D51" w:rsidRDefault="002E0CFD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01</w:t>
          </w:r>
          <w:r w:rsidR="00A06D30">
            <w:t>/20</w:t>
          </w:r>
          <w:r>
            <w:t>25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559F" w14:textId="77777777" w:rsidR="000D7FDE" w:rsidRDefault="000D7FDE" w:rsidP="00A637D0">
      <w:r>
        <w:separator/>
      </w:r>
    </w:p>
  </w:footnote>
  <w:footnote w:type="continuationSeparator" w:id="0">
    <w:p w14:paraId="783F1A23" w14:textId="77777777" w:rsidR="000D7FDE" w:rsidRDefault="000D7FDE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E554" w14:textId="77777777" w:rsidR="00FD4527" w:rsidRDefault="00FD4527" w:rsidP="00165E31">
    <w:pPr>
      <w:pStyle w:val="Header"/>
      <w:rPr>
        <w:b/>
        <w:sz w:val="28"/>
        <w:szCs w:val="28"/>
        <w:lang w:val="en-US"/>
      </w:rPr>
    </w:pPr>
    <w:r>
      <w:rPr>
        <w:b/>
        <w:sz w:val="28"/>
        <w:szCs w:val="28"/>
        <w:lang w:val="en-US"/>
      </w:rPr>
      <w:t>CONFIDENTIAL</w:t>
    </w:r>
  </w:p>
  <w:p w14:paraId="3FA6CB65" w14:textId="77777777" w:rsidR="00FD4527" w:rsidRDefault="00FD4527" w:rsidP="00165E31">
    <w:pPr>
      <w:pStyle w:val="Header"/>
      <w:rPr>
        <w:b/>
        <w:sz w:val="28"/>
        <w:szCs w:val="28"/>
        <w:lang w:val="en-US"/>
      </w:rPr>
    </w:pPr>
  </w:p>
  <w:p w14:paraId="6CC7F7E1" w14:textId="5F6BA506" w:rsidR="004F3538" w:rsidRDefault="00FD4527" w:rsidP="00165E31">
    <w:pPr>
      <w:pStyle w:val="Header"/>
      <w:rPr>
        <w:lang w:val="en-US"/>
      </w:rPr>
    </w:pPr>
    <w:r>
      <w:rPr>
        <w:b/>
        <w:sz w:val="28"/>
        <w:szCs w:val="28"/>
      </w:rPr>
      <w:t>Self-declaration of eligibility</w:t>
    </w:r>
  </w:p>
  <w:p w14:paraId="252B6D41" w14:textId="77777777" w:rsidR="00CC184B" w:rsidRPr="002E0CFD" w:rsidRDefault="00CC184B" w:rsidP="00165E31">
    <w:pPr>
      <w:pStyle w:val="Header"/>
      <w:rPr>
        <w:sz w:val="2"/>
        <w:szCs w:val="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Header"/>
      <w:rPr>
        <w:sz w:val="2"/>
        <w:szCs w:val="2"/>
      </w:rPr>
    </w:pPr>
  </w:p>
  <w:p w14:paraId="5F135D50" w14:textId="77777777" w:rsidR="00A06D30" w:rsidRPr="002F4523" w:rsidRDefault="00A06D3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70D9" w14:textId="79712253" w:rsidR="002E0CFD" w:rsidRDefault="00B94B5C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3EC9AF" wp14:editId="3DB4BC3D">
              <wp:simplePos x="0" y="0"/>
              <wp:positionH relativeFrom="column">
                <wp:posOffset>-22225</wp:posOffset>
              </wp:positionH>
              <wp:positionV relativeFrom="paragraph">
                <wp:posOffset>233045</wp:posOffset>
              </wp:positionV>
              <wp:extent cx="1584960" cy="220980"/>
              <wp:effectExtent l="0" t="0" r="0" b="7620"/>
              <wp:wrapNone/>
              <wp:docPr id="37145695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4960" cy="2209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D8EDD2" w14:textId="587AEA5F" w:rsidR="00B94B5C" w:rsidRPr="00B94B5C" w:rsidRDefault="00B94B5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EC9A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.75pt;margin-top:18.35pt;width:124.8pt;height:1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" fillcolor="white [3201]" stroked="f" strokeweight=".5pt">
              <v:textbox>
                <w:txbxContent>
                  <w:p w14:paraId="26D8EDD2" w14:textId="587AEA5F" w:rsidR="00B94B5C" w:rsidRPr="00B94B5C" w:rsidRDefault="00B94B5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CONFIDENTIAL</w:t>
                    </w:r>
                  </w:p>
                </w:txbxContent>
              </v:textbox>
            </v:shape>
          </w:pict>
        </mc:Fallback>
      </mc:AlternateContent>
    </w:r>
  </w:p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239A088" w14:textId="302BA136" w:rsidR="00A06D30" w:rsidRPr="00FB21AF" w:rsidRDefault="00A06D30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949887">
    <w:abstractNumId w:val="9"/>
  </w:num>
  <w:num w:numId="2" w16cid:durableId="361052948">
    <w:abstractNumId w:val="8"/>
  </w:num>
  <w:num w:numId="3" w16cid:durableId="1606422384">
    <w:abstractNumId w:val="7"/>
  </w:num>
  <w:num w:numId="4" w16cid:durableId="1199392950">
    <w:abstractNumId w:val="6"/>
  </w:num>
  <w:num w:numId="5" w16cid:durableId="1061754855">
    <w:abstractNumId w:val="5"/>
  </w:num>
  <w:num w:numId="6" w16cid:durableId="515119839">
    <w:abstractNumId w:val="4"/>
  </w:num>
  <w:num w:numId="7" w16cid:durableId="408770091">
    <w:abstractNumId w:val="3"/>
  </w:num>
  <w:num w:numId="8" w16cid:durableId="78451010">
    <w:abstractNumId w:val="2"/>
  </w:num>
  <w:num w:numId="9" w16cid:durableId="1513452801">
    <w:abstractNumId w:val="1"/>
  </w:num>
  <w:num w:numId="10" w16cid:durableId="1461074205">
    <w:abstractNumId w:val="0"/>
  </w:num>
  <w:num w:numId="11" w16cid:durableId="295523570">
    <w:abstractNumId w:val="20"/>
  </w:num>
  <w:num w:numId="12" w16cid:durableId="300506196">
    <w:abstractNumId w:val="10"/>
  </w:num>
  <w:num w:numId="13" w16cid:durableId="1724406600">
    <w:abstractNumId w:val="18"/>
  </w:num>
  <w:num w:numId="14" w16cid:durableId="2013558675">
    <w:abstractNumId w:val="16"/>
  </w:num>
  <w:num w:numId="15" w16cid:durableId="140078727">
    <w:abstractNumId w:val="11"/>
  </w:num>
  <w:num w:numId="16" w16cid:durableId="2061902253">
    <w:abstractNumId w:val="13"/>
  </w:num>
  <w:num w:numId="17" w16cid:durableId="339158927">
    <w:abstractNumId w:val="17"/>
  </w:num>
  <w:num w:numId="18" w16cid:durableId="473108979">
    <w:abstractNumId w:val="14"/>
  </w:num>
  <w:num w:numId="19" w16cid:durableId="1671062245">
    <w:abstractNumId w:val="21"/>
  </w:num>
  <w:num w:numId="20" w16cid:durableId="982613787">
    <w:abstractNumId w:val="15"/>
  </w:num>
  <w:num w:numId="21" w16cid:durableId="40638969">
    <w:abstractNumId w:val="12"/>
  </w:num>
  <w:num w:numId="22" w16cid:durableId="75649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1316A"/>
    <w:rsid w:val="000304BC"/>
    <w:rsid w:val="00044378"/>
    <w:rsid w:val="00047F4A"/>
    <w:rsid w:val="00052ABD"/>
    <w:rsid w:val="000559A2"/>
    <w:rsid w:val="000579E8"/>
    <w:rsid w:val="00067B53"/>
    <w:rsid w:val="00074DAF"/>
    <w:rsid w:val="00083456"/>
    <w:rsid w:val="000963A4"/>
    <w:rsid w:val="000A5C66"/>
    <w:rsid w:val="000B0E75"/>
    <w:rsid w:val="000B478D"/>
    <w:rsid w:val="000C180E"/>
    <w:rsid w:val="000C1CE3"/>
    <w:rsid w:val="000D7FDE"/>
    <w:rsid w:val="000E3666"/>
    <w:rsid w:val="000E4FA6"/>
    <w:rsid w:val="000E5268"/>
    <w:rsid w:val="000F1C7E"/>
    <w:rsid w:val="000F2177"/>
    <w:rsid w:val="00101FDB"/>
    <w:rsid w:val="00112883"/>
    <w:rsid w:val="001130BA"/>
    <w:rsid w:val="00113204"/>
    <w:rsid w:val="0011490D"/>
    <w:rsid w:val="00114F6C"/>
    <w:rsid w:val="00125B43"/>
    <w:rsid w:val="00131B58"/>
    <w:rsid w:val="00131DC6"/>
    <w:rsid w:val="00142010"/>
    <w:rsid w:val="00143B6A"/>
    <w:rsid w:val="00150FD8"/>
    <w:rsid w:val="00152257"/>
    <w:rsid w:val="001608C6"/>
    <w:rsid w:val="00165E31"/>
    <w:rsid w:val="001742CA"/>
    <w:rsid w:val="00190868"/>
    <w:rsid w:val="001A17F9"/>
    <w:rsid w:val="001B0209"/>
    <w:rsid w:val="001B11D3"/>
    <w:rsid w:val="001B1784"/>
    <w:rsid w:val="001B5011"/>
    <w:rsid w:val="001B7AAD"/>
    <w:rsid w:val="001C07C7"/>
    <w:rsid w:val="001D41F6"/>
    <w:rsid w:val="001D6A12"/>
    <w:rsid w:val="001D7634"/>
    <w:rsid w:val="001F1379"/>
    <w:rsid w:val="00200B0F"/>
    <w:rsid w:val="002045A8"/>
    <w:rsid w:val="00205815"/>
    <w:rsid w:val="00205D47"/>
    <w:rsid w:val="0020698D"/>
    <w:rsid w:val="002206D3"/>
    <w:rsid w:val="002235D0"/>
    <w:rsid w:val="0023003F"/>
    <w:rsid w:val="002320DD"/>
    <w:rsid w:val="00247C37"/>
    <w:rsid w:val="0025197C"/>
    <w:rsid w:val="00252336"/>
    <w:rsid w:val="002532B6"/>
    <w:rsid w:val="00260630"/>
    <w:rsid w:val="002616A5"/>
    <w:rsid w:val="00270A19"/>
    <w:rsid w:val="0027290F"/>
    <w:rsid w:val="00275F2B"/>
    <w:rsid w:val="00283C1E"/>
    <w:rsid w:val="002840F5"/>
    <w:rsid w:val="00285724"/>
    <w:rsid w:val="0028645D"/>
    <w:rsid w:val="00287635"/>
    <w:rsid w:val="00293310"/>
    <w:rsid w:val="00294602"/>
    <w:rsid w:val="00295C25"/>
    <w:rsid w:val="002975F6"/>
    <w:rsid w:val="002A379A"/>
    <w:rsid w:val="002A4265"/>
    <w:rsid w:val="002B0417"/>
    <w:rsid w:val="002B13CD"/>
    <w:rsid w:val="002B3058"/>
    <w:rsid w:val="002B696B"/>
    <w:rsid w:val="002B6B3B"/>
    <w:rsid w:val="002C0268"/>
    <w:rsid w:val="002C318A"/>
    <w:rsid w:val="002D3AC9"/>
    <w:rsid w:val="002E0CFD"/>
    <w:rsid w:val="002F4523"/>
    <w:rsid w:val="003049BD"/>
    <w:rsid w:val="00304B51"/>
    <w:rsid w:val="00320676"/>
    <w:rsid w:val="00321938"/>
    <w:rsid w:val="003306FA"/>
    <w:rsid w:val="00333EFE"/>
    <w:rsid w:val="003354A2"/>
    <w:rsid w:val="0034250C"/>
    <w:rsid w:val="00342640"/>
    <w:rsid w:val="00351DC4"/>
    <w:rsid w:val="003658A9"/>
    <w:rsid w:val="00371240"/>
    <w:rsid w:val="00371A5E"/>
    <w:rsid w:val="00371F72"/>
    <w:rsid w:val="00373042"/>
    <w:rsid w:val="003828E6"/>
    <w:rsid w:val="0038591D"/>
    <w:rsid w:val="003A5162"/>
    <w:rsid w:val="003A5FE0"/>
    <w:rsid w:val="003A707D"/>
    <w:rsid w:val="003A7317"/>
    <w:rsid w:val="003B08C7"/>
    <w:rsid w:val="003B1D21"/>
    <w:rsid w:val="003B67CC"/>
    <w:rsid w:val="003B7D47"/>
    <w:rsid w:val="003C31A1"/>
    <w:rsid w:val="003C5C7C"/>
    <w:rsid w:val="003C6FDC"/>
    <w:rsid w:val="003D0F78"/>
    <w:rsid w:val="003D266E"/>
    <w:rsid w:val="003D3631"/>
    <w:rsid w:val="003F089E"/>
    <w:rsid w:val="003F6EC9"/>
    <w:rsid w:val="003F7303"/>
    <w:rsid w:val="00415BA6"/>
    <w:rsid w:val="00440693"/>
    <w:rsid w:val="004435ED"/>
    <w:rsid w:val="004511CA"/>
    <w:rsid w:val="00456B64"/>
    <w:rsid w:val="0045739A"/>
    <w:rsid w:val="00463EC1"/>
    <w:rsid w:val="00466305"/>
    <w:rsid w:val="004666E2"/>
    <w:rsid w:val="00472CB8"/>
    <w:rsid w:val="00472DD1"/>
    <w:rsid w:val="004754A0"/>
    <w:rsid w:val="0047680C"/>
    <w:rsid w:val="00480FF4"/>
    <w:rsid w:val="004821C0"/>
    <w:rsid w:val="0049307C"/>
    <w:rsid w:val="00495C9A"/>
    <w:rsid w:val="004A28D6"/>
    <w:rsid w:val="004A2BE9"/>
    <w:rsid w:val="004A374F"/>
    <w:rsid w:val="004A5843"/>
    <w:rsid w:val="004B258F"/>
    <w:rsid w:val="004B6704"/>
    <w:rsid w:val="004C4961"/>
    <w:rsid w:val="004D6AD1"/>
    <w:rsid w:val="004E11DA"/>
    <w:rsid w:val="004E597C"/>
    <w:rsid w:val="004F3538"/>
    <w:rsid w:val="004F56CA"/>
    <w:rsid w:val="004F6D94"/>
    <w:rsid w:val="00503D35"/>
    <w:rsid w:val="00521F54"/>
    <w:rsid w:val="005310C6"/>
    <w:rsid w:val="00543B81"/>
    <w:rsid w:val="00553FC0"/>
    <w:rsid w:val="00556EAD"/>
    <w:rsid w:val="00560CEA"/>
    <w:rsid w:val="005803DE"/>
    <w:rsid w:val="005840EF"/>
    <w:rsid w:val="005875AF"/>
    <w:rsid w:val="005946FE"/>
    <w:rsid w:val="00595E85"/>
    <w:rsid w:val="00596A21"/>
    <w:rsid w:val="005B3344"/>
    <w:rsid w:val="005B3496"/>
    <w:rsid w:val="005B3D97"/>
    <w:rsid w:val="005C03F3"/>
    <w:rsid w:val="005C11A9"/>
    <w:rsid w:val="005D18E7"/>
    <w:rsid w:val="005D500F"/>
    <w:rsid w:val="005D60B4"/>
    <w:rsid w:val="005E0696"/>
    <w:rsid w:val="005E0A0F"/>
    <w:rsid w:val="005E650B"/>
    <w:rsid w:val="00601E38"/>
    <w:rsid w:val="006047C0"/>
    <w:rsid w:val="00613213"/>
    <w:rsid w:val="00613B92"/>
    <w:rsid w:val="00615784"/>
    <w:rsid w:val="0062434D"/>
    <w:rsid w:val="006245D2"/>
    <w:rsid w:val="00625191"/>
    <w:rsid w:val="006254E4"/>
    <w:rsid w:val="006305DE"/>
    <w:rsid w:val="00640E1F"/>
    <w:rsid w:val="00641269"/>
    <w:rsid w:val="00642A84"/>
    <w:rsid w:val="00647683"/>
    <w:rsid w:val="00654677"/>
    <w:rsid w:val="00655A55"/>
    <w:rsid w:val="00655F11"/>
    <w:rsid w:val="006601D0"/>
    <w:rsid w:val="00662918"/>
    <w:rsid w:val="00664115"/>
    <w:rsid w:val="00675456"/>
    <w:rsid w:val="00684EBF"/>
    <w:rsid w:val="006870EC"/>
    <w:rsid w:val="006912C7"/>
    <w:rsid w:val="0069220B"/>
    <w:rsid w:val="00694737"/>
    <w:rsid w:val="00696B10"/>
    <w:rsid w:val="006B4708"/>
    <w:rsid w:val="006C3411"/>
    <w:rsid w:val="006D257B"/>
    <w:rsid w:val="006E2E2F"/>
    <w:rsid w:val="006E724B"/>
    <w:rsid w:val="006F545C"/>
    <w:rsid w:val="006F643B"/>
    <w:rsid w:val="007000B3"/>
    <w:rsid w:val="0070054A"/>
    <w:rsid w:val="007077E8"/>
    <w:rsid w:val="00720C61"/>
    <w:rsid w:val="00722877"/>
    <w:rsid w:val="007245A9"/>
    <w:rsid w:val="00725007"/>
    <w:rsid w:val="007273C6"/>
    <w:rsid w:val="007316E8"/>
    <w:rsid w:val="00732440"/>
    <w:rsid w:val="00734CE1"/>
    <w:rsid w:val="00752AC5"/>
    <w:rsid w:val="00753EA6"/>
    <w:rsid w:val="007655EE"/>
    <w:rsid w:val="00766028"/>
    <w:rsid w:val="007702B2"/>
    <w:rsid w:val="00780022"/>
    <w:rsid w:val="0079505C"/>
    <w:rsid w:val="00795832"/>
    <w:rsid w:val="007A14C8"/>
    <w:rsid w:val="007A2361"/>
    <w:rsid w:val="007A4878"/>
    <w:rsid w:val="007A4EF8"/>
    <w:rsid w:val="007B02E2"/>
    <w:rsid w:val="007B14B5"/>
    <w:rsid w:val="007B15CD"/>
    <w:rsid w:val="007C2451"/>
    <w:rsid w:val="007D1F6F"/>
    <w:rsid w:val="007D416C"/>
    <w:rsid w:val="007D626A"/>
    <w:rsid w:val="007D67E3"/>
    <w:rsid w:val="007D6FB7"/>
    <w:rsid w:val="007F53DB"/>
    <w:rsid w:val="007F72CD"/>
    <w:rsid w:val="008018D8"/>
    <w:rsid w:val="008071C6"/>
    <w:rsid w:val="00810591"/>
    <w:rsid w:val="00824179"/>
    <w:rsid w:val="00837D78"/>
    <w:rsid w:val="00840C61"/>
    <w:rsid w:val="008414CA"/>
    <w:rsid w:val="008443D6"/>
    <w:rsid w:val="00845E5A"/>
    <w:rsid w:val="008472EF"/>
    <w:rsid w:val="00847F0B"/>
    <w:rsid w:val="00852F71"/>
    <w:rsid w:val="008564C5"/>
    <w:rsid w:val="008569B6"/>
    <w:rsid w:val="00856CFA"/>
    <w:rsid w:val="00873316"/>
    <w:rsid w:val="008761AD"/>
    <w:rsid w:val="00880B21"/>
    <w:rsid w:val="00881077"/>
    <w:rsid w:val="00882D2F"/>
    <w:rsid w:val="00883513"/>
    <w:rsid w:val="008964DD"/>
    <w:rsid w:val="008A11B2"/>
    <w:rsid w:val="008A634C"/>
    <w:rsid w:val="008A7B83"/>
    <w:rsid w:val="008B1997"/>
    <w:rsid w:val="008C00BE"/>
    <w:rsid w:val="008D4B06"/>
    <w:rsid w:val="008D5A9C"/>
    <w:rsid w:val="00905B81"/>
    <w:rsid w:val="00913AD6"/>
    <w:rsid w:val="00914472"/>
    <w:rsid w:val="00922911"/>
    <w:rsid w:val="009239DC"/>
    <w:rsid w:val="00930030"/>
    <w:rsid w:val="009421DC"/>
    <w:rsid w:val="00942669"/>
    <w:rsid w:val="00942857"/>
    <w:rsid w:val="00957D5A"/>
    <w:rsid w:val="00964A05"/>
    <w:rsid w:val="00967801"/>
    <w:rsid w:val="009729B1"/>
    <w:rsid w:val="00975366"/>
    <w:rsid w:val="009847A5"/>
    <w:rsid w:val="00990A4A"/>
    <w:rsid w:val="00994A1D"/>
    <w:rsid w:val="009A13D5"/>
    <w:rsid w:val="009A6EC0"/>
    <w:rsid w:val="009B0BA2"/>
    <w:rsid w:val="009C0B25"/>
    <w:rsid w:val="009C7098"/>
    <w:rsid w:val="009D33C1"/>
    <w:rsid w:val="009E1663"/>
    <w:rsid w:val="009E4E08"/>
    <w:rsid w:val="009E7E71"/>
    <w:rsid w:val="00A00268"/>
    <w:rsid w:val="00A03C19"/>
    <w:rsid w:val="00A06D30"/>
    <w:rsid w:val="00A10620"/>
    <w:rsid w:val="00A11BEF"/>
    <w:rsid w:val="00A13972"/>
    <w:rsid w:val="00A15A9A"/>
    <w:rsid w:val="00A21068"/>
    <w:rsid w:val="00A219A2"/>
    <w:rsid w:val="00A303EA"/>
    <w:rsid w:val="00A33934"/>
    <w:rsid w:val="00A366EF"/>
    <w:rsid w:val="00A36E1F"/>
    <w:rsid w:val="00A43ABF"/>
    <w:rsid w:val="00A44C51"/>
    <w:rsid w:val="00A454D1"/>
    <w:rsid w:val="00A57680"/>
    <w:rsid w:val="00A62DDC"/>
    <w:rsid w:val="00A637D0"/>
    <w:rsid w:val="00A64890"/>
    <w:rsid w:val="00A66242"/>
    <w:rsid w:val="00A71D28"/>
    <w:rsid w:val="00A73771"/>
    <w:rsid w:val="00A75A52"/>
    <w:rsid w:val="00A95A9F"/>
    <w:rsid w:val="00A96884"/>
    <w:rsid w:val="00A96AD3"/>
    <w:rsid w:val="00AA0BB3"/>
    <w:rsid w:val="00AB192E"/>
    <w:rsid w:val="00AB4724"/>
    <w:rsid w:val="00AC0E75"/>
    <w:rsid w:val="00AC2FA8"/>
    <w:rsid w:val="00AD0E20"/>
    <w:rsid w:val="00AD3A2B"/>
    <w:rsid w:val="00AD7EB8"/>
    <w:rsid w:val="00AE28AA"/>
    <w:rsid w:val="00AE5681"/>
    <w:rsid w:val="00AE6941"/>
    <w:rsid w:val="00AF5780"/>
    <w:rsid w:val="00B03AC9"/>
    <w:rsid w:val="00B12690"/>
    <w:rsid w:val="00B23934"/>
    <w:rsid w:val="00B24A1B"/>
    <w:rsid w:val="00B30B33"/>
    <w:rsid w:val="00B3708A"/>
    <w:rsid w:val="00B3773F"/>
    <w:rsid w:val="00B4784E"/>
    <w:rsid w:val="00B5388E"/>
    <w:rsid w:val="00B5717D"/>
    <w:rsid w:val="00B71110"/>
    <w:rsid w:val="00B724D4"/>
    <w:rsid w:val="00B770F7"/>
    <w:rsid w:val="00B805D3"/>
    <w:rsid w:val="00B80CAA"/>
    <w:rsid w:val="00B80DAF"/>
    <w:rsid w:val="00B86CC5"/>
    <w:rsid w:val="00B92A68"/>
    <w:rsid w:val="00B92EA4"/>
    <w:rsid w:val="00B94B5C"/>
    <w:rsid w:val="00B969D6"/>
    <w:rsid w:val="00B96EDD"/>
    <w:rsid w:val="00BA06E5"/>
    <w:rsid w:val="00BA106C"/>
    <w:rsid w:val="00BA390D"/>
    <w:rsid w:val="00BB1AD9"/>
    <w:rsid w:val="00BB2B62"/>
    <w:rsid w:val="00BC2A12"/>
    <w:rsid w:val="00BC3FE3"/>
    <w:rsid w:val="00BE09A4"/>
    <w:rsid w:val="00BE1AB2"/>
    <w:rsid w:val="00C05D03"/>
    <w:rsid w:val="00C11D38"/>
    <w:rsid w:val="00C1422E"/>
    <w:rsid w:val="00C177A6"/>
    <w:rsid w:val="00C20D7C"/>
    <w:rsid w:val="00C21919"/>
    <w:rsid w:val="00C25499"/>
    <w:rsid w:val="00C2777F"/>
    <w:rsid w:val="00C33501"/>
    <w:rsid w:val="00C34951"/>
    <w:rsid w:val="00C538E0"/>
    <w:rsid w:val="00C61C86"/>
    <w:rsid w:val="00C61FBD"/>
    <w:rsid w:val="00C63C0B"/>
    <w:rsid w:val="00C66567"/>
    <w:rsid w:val="00C76E1E"/>
    <w:rsid w:val="00C823CE"/>
    <w:rsid w:val="00C83669"/>
    <w:rsid w:val="00C91A29"/>
    <w:rsid w:val="00CC184B"/>
    <w:rsid w:val="00CC342C"/>
    <w:rsid w:val="00CC41DD"/>
    <w:rsid w:val="00CC4DB7"/>
    <w:rsid w:val="00CC56F1"/>
    <w:rsid w:val="00CD1093"/>
    <w:rsid w:val="00CD58E8"/>
    <w:rsid w:val="00CD69B8"/>
    <w:rsid w:val="00CF69B5"/>
    <w:rsid w:val="00D027FB"/>
    <w:rsid w:val="00D11C26"/>
    <w:rsid w:val="00D151EE"/>
    <w:rsid w:val="00D15832"/>
    <w:rsid w:val="00D2054F"/>
    <w:rsid w:val="00D20ED2"/>
    <w:rsid w:val="00D26200"/>
    <w:rsid w:val="00D26A6F"/>
    <w:rsid w:val="00D33ACA"/>
    <w:rsid w:val="00D377D7"/>
    <w:rsid w:val="00D43361"/>
    <w:rsid w:val="00D471F9"/>
    <w:rsid w:val="00D550CD"/>
    <w:rsid w:val="00D67C9D"/>
    <w:rsid w:val="00D70236"/>
    <w:rsid w:val="00D76903"/>
    <w:rsid w:val="00D80E30"/>
    <w:rsid w:val="00D915D5"/>
    <w:rsid w:val="00D96E6F"/>
    <w:rsid w:val="00DA3266"/>
    <w:rsid w:val="00DB0803"/>
    <w:rsid w:val="00DB1469"/>
    <w:rsid w:val="00DB1B41"/>
    <w:rsid w:val="00DC7246"/>
    <w:rsid w:val="00DD48B5"/>
    <w:rsid w:val="00DD592E"/>
    <w:rsid w:val="00DD658A"/>
    <w:rsid w:val="00DE0892"/>
    <w:rsid w:val="00DE0E90"/>
    <w:rsid w:val="00DE2F0B"/>
    <w:rsid w:val="00DE3C1A"/>
    <w:rsid w:val="00DE6D89"/>
    <w:rsid w:val="00DE7E67"/>
    <w:rsid w:val="00DF6E8E"/>
    <w:rsid w:val="00E0045B"/>
    <w:rsid w:val="00E00A39"/>
    <w:rsid w:val="00E04361"/>
    <w:rsid w:val="00E13F5C"/>
    <w:rsid w:val="00E17E99"/>
    <w:rsid w:val="00E2052D"/>
    <w:rsid w:val="00E26540"/>
    <w:rsid w:val="00E30D70"/>
    <w:rsid w:val="00E32D51"/>
    <w:rsid w:val="00E415DF"/>
    <w:rsid w:val="00E46413"/>
    <w:rsid w:val="00E534D5"/>
    <w:rsid w:val="00E62B79"/>
    <w:rsid w:val="00E704DD"/>
    <w:rsid w:val="00E71D03"/>
    <w:rsid w:val="00E7360D"/>
    <w:rsid w:val="00E73D50"/>
    <w:rsid w:val="00E73FCC"/>
    <w:rsid w:val="00E747E1"/>
    <w:rsid w:val="00E80124"/>
    <w:rsid w:val="00E82C65"/>
    <w:rsid w:val="00E8565A"/>
    <w:rsid w:val="00E9115F"/>
    <w:rsid w:val="00E917CA"/>
    <w:rsid w:val="00E961E3"/>
    <w:rsid w:val="00EA0D7A"/>
    <w:rsid w:val="00EA10F3"/>
    <w:rsid w:val="00EA68E8"/>
    <w:rsid w:val="00EA7FA8"/>
    <w:rsid w:val="00EB0E81"/>
    <w:rsid w:val="00EB29C4"/>
    <w:rsid w:val="00EB796A"/>
    <w:rsid w:val="00EC670D"/>
    <w:rsid w:val="00EC70FB"/>
    <w:rsid w:val="00ED1FD6"/>
    <w:rsid w:val="00ED20AC"/>
    <w:rsid w:val="00ED47EB"/>
    <w:rsid w:val="00ED67E0"/>
    <w:rsid w:val="00ED7308"/>
    <w:rsid w:val="00EE15A3"/>
    <w:rsid w:val="00EE315F"/>
    <w:rsid w:val="00EE37FD"/>
    <w:rsid w:val="00EF6D2F"/>
    <w:rsid w:val="00F002E8"/>
    <w:rsid w:val="00F02F04"/>
    <w:rsid w:val="00F0397E"/>
    <w:rsid w:val="00F147C6"/>
    <w:rsid w:val="00F167DB"/>
    <w:rsid w:val="00F16E21"/>
    <w:rsid w:val="00F16F42"/>
    <w:rsid w:val="00F2243E"/>
    <w:rsid w:val="00F354EC"/>
    <w:rsid w:val="00F3744E"/>
    <w:rsid w:val="00F63EA2"/>
    <w:rsid w:val="00F6769D"/>
    <w:rsid w:val="00F72741"/>
    <w:rsid w:val="00F80246"/>
    <w:rsid w:val="00F93094"/>
    <w:rsid w:val="00F96761"/>
    <w:rsid w:val="00FA0578"/>
    <w:rsid w:val="00FA488A"/>
    <w:rsid w:val="00FA7E09"/>
    <w:rsid w:val="00FB21AF"/>
    <w:rsid w:val="00FB2A41"/>
    <w:rsid w:val="00FB2B83"/>
    <w:rsid w:val="00FC5121"/>
    <w:rsid w:val="00FD0CDF"/>
    <w:rsid w:val="00FD326F"/>
    <w:rsid w:val="00FD4527"/>
    <w:rsid w:val="00FE1BCE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92724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semiHidden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04145B"/>
    <w:rsid w:val="00067B53"/>
    <w:rsid w:val="000C180E"/>
    <w:rsid w:val="00132EE5"/>
    <w:rsid w:val="001742CA"/>
    <w:rsid w:val="00287C44"/>
    <w:rsid w:val="003D492A"/>
    <w:rsid w:val="003D4B04"/>
    <w:rsid w:val="003F4301"/>
    <w:rsid w:val="00417007"/>
    <w:rsid w:val="004D52D4"/>
    <w:rsid w:val="004D6AD1"/>
    <w:rsid w:val="00543B81"/>
    <w:rsid w:val="005915CE"/>
    <w:rsid w:val="005A7736"/>
    <w:rsid w:val="005C5EA4"/>
    <w:rsid w:val="006241CC"/>
    <w:rsid w:val="006C6BA3"/>
    <w:rsid w:val="007655EE"/>
    <w:rsid w:val="00831A69"/>
    <w:rsid w:val="00860530"/>
    <w:rsid w:val="009141A0"/>
    <w:rsid w:val="00942669"/>
    <w:rsid w:val="00976380"/>
    <w:rsid w:val="00A40F10"/>
    <w:rsid w:val="00A53D8D"/>
    <w:rsid w:val="00B3708A"/>
    <w:rsid w:val="00B5717D"/>
    <w:rsid w:val="00C65548"/>
    <w:rsid w:val="00C823CE"/>
    <w:rsid w:val="00CD58E8"/>
    <w:rsid w:val="00D26200"/>
    <w:rsid w:val="00D43361"/>
    <w:rsid w:val="00D85516"/>
    <w:rsid w:val="00D96E6F"/>
    <w:rsid w:val="00DC35C8"/>
    <w:rsid w:val="00E82C65"/>
    <w:rsid w:val="00EC2565"/>
    <w:rsid w:val="00F8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8" ma:contentTypeDescription="Створення нового документа." ma:contentTypeScope="" ma:versionID="b65fac4cfc22df84d1df31d9d7120b53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85072189f7fa17e5f8a850d0de57d0dc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F55233C9-F75E-4628-9B45-1F878FA3D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FFD2F-687C-4F77-BB2E-B35D6164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37518-0AB7-4734-835F-59FBE42C599B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Interessensbekundung de, Stand: Februar2016</vt:lpstr>
      <vt:lpstr>Interessensbekundung de, Stand: Februar2016</vt:lpstr>
    </vt:vector>
  </TitlesOfParts>
  <Company>GIZ GmbH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Pidhoretska, Yuliia GIZ UA</cp:lastModifiedBy>
  <cp:revision>34</cp:revision>
  <cp:lastPrinted>2018-02-16T12:47:00Z</cp:lastPrinted>
  <dcterms:created xsi:type="dcterms:W3CDTF">2025-02-06T15:36:00Z</dcterms:created>
  <dcterms:modified xsi:type="dcterms:W3CDTF">2025-02-19T09:06:00Z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